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944" w:rsidRDefault="00E65944">
      <w:pPr>
        <w:tabs>
          <w:tab w:val="center" w:pos="4536"/>
          <w:tab w:val="right" w:pos="9072"/>
        </w:tabs>
        <w:spacing w:after="0" w:line="240" w:lineRule="auto"/>
        <w:jc w:val="right"/>
        <w:rPr>
          <w:b/>
          <w:color w:val="000000"/>
        </w:rPr>
      </w:pPr>
    </w:p>
    <w:p w:rsidR="00E65944" w:rsidRPr="00237778" w:rsidRDefault="00E65944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Pr="0023777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do SWZ</w:t>
      </w:r>
    </w:p>
    <w:p w:rsidR="00E65944" w:rsidRPr="00237778" w:rsidRDefault="00E65944" w:rsidP="006C6443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E65944" w:rsidRPr="004B444B" w:rsidRDefault="00E65944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E65944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E65944" w:rsidRPr="004B444B" w:rsidRDefault="00E65944" w:rsidP="004B444B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4B444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 xml:space="preserve">Oświadczenie Wykonawców wspólnie ubiegających się o udzielenie zamówienia </w:t>
            </w:r>
            <w:r w:rsidRPr="004B444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składane na podstawie art. 117  ust. 4 ustawy z dnia 11 września 2019 r. </w:t>
            </w:r>
            <w:r w:rsidRPr="004B444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br/>
              <w:t xml:space="preserve"> Prawo zamówień publicznych</w:t>
            </w:r>
          </w:p>
        </w:tc>
      </w:tr>
    </w:tbl>
    <w:p w:rsidR="00E65944" w:rsidRDefault="00E65944" w:rsidP="0023777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 xml:space="preserve">a potrzeby postępowania o udzielenie zamówienia publicznego  pn. </w:t>
      </w:r>
      <w:bookmarkStart w:id="0" w:name="_Hlk535831023"/>
      <w:bookmarkStart w:id="1" w:name="_Hlk517264785"/>
      <w:r w:rsidRPr="00237778">
        <w:rPr>
          <w:rFonts w:ascii="Times New Roman" w:hAnsi="Times New Roman" w:cs="Times New Roman"/>
          <w:b/>
          <w:bCs/>
          <w:sz w:val="24"/>
          <w:szCs w:val="24"/>
        </w:rPr>
        <w:t>„</w:t>
      </w:r>
      <w:bookmarkEnd w:id="0"/>
      <w:r w:rsidRPr="00E86161">
        <w:rPr>
          <w:rFonts w:ascii="Times New Roman" w:hAnsi="Times New Roman"/>
          <w:b/>
          <w:sz w:val="24"/>
          <w:szCs w:val="24"/>
        </w:rPr>
        <w:t>Ś</w:t>
      </w:r>
      <w:r w:rsidRPr="00E86161">
        <w:rPr>
          <w:rFonts w:ascii="Times New Roman" w:hAnsi="Times New Roman"/>
          <w:b/>
          <w:bCs/>
          <w:sz w:val="24"/>
          <w:szCs w:val="24"/>
        </w:rPr>
        <w:t>wiadczenie usług cateringowych (przygotowanie gotowych posiłków) dla 30 dzieci uczęszczających do Klubu Dziecięcego w Święciechowie</w:t>
      </w:r>
      <w:r w:rsidRPr="00237778">
        <w:rPr>
          <w:rFonts w:ascii="Times New Roman" w:hAnsi="Times New Roman" w:cs="Times New Roman"/>
          <w:b/>
          <w:bCs/>
          <w:sz w:val="24"/>
          <w:szCs w:val="24"/>
        </w:rPr>
        <w:t>”</w:t>
      </w:r>
      <w:bookmarkEnd w:id="1"/>
      <w:r w:rsidRPr="0023777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, 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>oświadczam, że:</w:t>
      </w:r>
    </w:p>
    <w:p w:rsidR="00E65944" w:rsidRPr="00237778" w:rsidRDefault="00E65944" w:rsidP="0023777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65944" w:rsidRPr="00237778" w:rsidRDefault="00E6594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color w:val="000000"/>
          <w:sz w:val="24"/>
          <w:szCs w:val="24"/>
        </w:rPr>
        <w:t>1. Wykonawca ……………</w:t>
      </w: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37778">
        <w:rPr>
          <w:rFonts w:ascii="Times New Roman" w:hAnsi="Times New Roman" w:cs="Times New Roman"/>
          <w:i/>
          <w:color w:val="000000"/>
          <w:sz w:val="24"/>
          <w:szCs w:val="24"/>
        </w:rPr>
        <w:t>(nazwa i adres Wykonawcy)</w:t>
      </w:r>
    </w:p>
    <w:p w:rsidR="00E65944" w:rsidRPr="00237778" w:rsidRDefault="00E6594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color w:val="000000"/>
          <w:sz w:val="24"/>
          <w:szCs w:val="24"/>
        </w:rPr>
        <w:t xml:space="preserve">zrealizuje następujące </w:t>
      </w:r>
      <w:r>
        <w:rPr>
          <w:rFonts w:ascii="Times New Roman" w:hAnsi="Times New Roman" w:cs="Times New Roman"/>
          <w:color w:val="000000"/>
          <w:sz w:val="24"/>
          <w:szCs w:val="24"/>
        </w:rPr>
        <w:t>usługi</w:t>
      </w:r>
    </w:p>
    <w:p w:rsidR="00E65944" w:rsidRPr="00237778" w:rsidRDefault="00E6594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</w:t>
      </w:r>
    </w:p>
    <w:p w:rsidR="00E65944" w:rsidRPr="00237778" w:rsidRDefault="00E6594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5944" w:rsidRDefault="00E6594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color w:val="000000"/>
          <w:sz w:val="24"/>
          <w:szCs w:val="24"/>
        </w:rPr>
        <w:t>2. Wykonawca ……………………………………………………………</w:t>
      </w:r>
      <w:r>
        <w:rPr>
          <w:rFonts w:ascii="Times New Roman" w:hAnsi="Times New Roman" w:cs="Times New Roman"/>
          <w:color w:val="000000"/>
          <w:sz w:val="24"/>
          <w:szCs w:val="24"/>
        </w:rPr>
        <w:t>………..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>…………</w:t>
      </w:r>
    </w:p>
    <w:p w:rsidR="00E65944" w:rsidRDefault="00E6594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i/>
          <w:color w:val="000000"/>
          <w:sz w:val="24"/>
          <w:szCs w:val="24"/>
        </w:rPr>
        <w:t>(nazwa i adres Wykonawcy)</w:t>
      </w:r>
    </w:p>
    <w:p w:rsidR="00E65944" w:rsidRPr="00237778" w:rsidRDefault="00E6594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 xml:space="preserve">zrealizuje następujące </w:t>
      </w:r>
      <w:r>
        <w:rPr>
          <w:rFonts w:ascii="Times New Roman" w:hAnsi="Times New Roman" w:cs="Times New Roman"/>
          <w:color w:val="000000"/>
          <w:sz w:val="24"/>
          <w:szCs w:val="24"/>
        </w:rPr>
        <w:t>usługi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65944" w:rsidRPr="00237778" w:rsidRDefault="00E6594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65944" w:rsidRPr="00237778" w:rsidRDefault="00E6594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5944" w:rsidRDefault="00E6594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color w:val="000000"/>
          <w:sz w:val="24"/>
          <w:szCs w:val="24"/>
        </w:rPr>
        <w:t>3. Wykonawca ………………</w:t>
      </w:r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 xml:space="preserve">…… </w:t>
      </w:r>
      <w:r w:rsidRPr="00237778">
        <w:rPr>
          <w:rFonts w:ascii="Times New Roman" w:hAnsi="Times New Roman" w:cs="Times New Roman"/>
          <w:i/>
          <w:color w:val="000000"/>
          <w:sz w:val="24"/>
          <w:szCs w:val="24"/>
        </w:rPr>
        <w:t>(nazwa i adres Wykonawcy)</w:t>
      </w:r>
    </w:p>
    <w:p w:rsidR="00E65944" w:rsidRPr="00237778" w:rsidRDefault="00E6594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 xml:space="preserve">zrealizuje następujące </w:t>
      </w:r>
      <w:r>
        <w:rPr>
          <w:rFonts w:ascii="Times New Roman" w:hAnsi="Times New Roman" w:cs="Times New Roman"/>
          <w:color w:val="000000"/>
          <w:sz w:val="24"/>
          <w:szCs w:val="24"/>
        </w:rPr>
        <w:t>usługi</w:t>
      </w:r>
      <w:r w:rsidRPr="00237778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65944" w:rsidRPr="00237778" w:rsidRDefault="00E6594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7778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65944" w:rsidRPr="00237778" w:rsidRDefault="00E6594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5944" w:rsidRPr="004B444B" w:rsidRDefault="00E6594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E65944" w:rsidRPr="004B444B" w:rsidRDefault="00E6594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B444B">
        <w:rPr>
          <w:rFonts w:ascii="Times New Roman" w:hAnsi="Times New Roman" w:cs="Times New Roman"/>
          <w:i/>
          <w:color w:val="000000"/>
          <w:sz w:val="24"/>
          <w:szCs w:val="24"/>
        </w:rPr>
        <w:t>…………….………………………………, dnia ………….…</w:t>
      </w:r>
      <w:r w:rsidRPr="004B444B">
        <w:rPr>
          <w:rFonts w:ascii="Times New Roman" w:hAnsi="Times New Roman" w:cs="Times New Roman"/>
          <w:i/>
          <w:sz w:val="24"/>
          <w:szCs w:val="24"/>
        </w:rPr>
        <w:t>2021</w:t>
      </w:r>
      <w:r w:rsidRPr="004B444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r. </w:t>
      </w:r>
    </w:p>
    <w:p w:rsidR="00E65944" w:rsidRPr="00237778" w:rsidRDefault="00E65944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65944" w:rsidRPr="00237778" w:rsidRDefault="00E65944">
      <w:pPr>
        <w:rPr>
          <w:rFonts w:ascii="Times New Roman" w:hAnsi="Times New Roman" w:cs="Times New Roman"/>
          <w:color w:val="000000"/>
          <w:sz w:val="24"/>
          <w:szCs w:val="24"/>
        </w:rPr>
      </w:pPr>
    </w:p>
    <w:sectPr w:rsidR="00E65944" w:rsidRPr="00237778" w:rsidSect="005F015E">
      <w:headerReference w:type="default" r:id="rId6"/>
      <w:pgSz w:w="11906" w:h="16838"/>
      <w:pgMar w:top="1417" w:right="1417" w:bottom="708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944" w:rsidRDefault="00E65944">
      <w:pPr>
        <w:spacing w:after="0" w:line="240" w:lineRule="auto"/>
      </w:pPr>
      <w:r>
        <w:separator/>
      </w:r>
    </w:p>
  </w:endnote>
  <w:endnote w:type="continuationSeparator" w:id="0">
    <w:p w:rsidR="00E65944" w:rsidRDefault="00E65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944" w:rsidRDefault="00E65944">
      <w:pPr>
        <w:spacing w:after="0" w:line="240" w:lineRule="auto"/>
      </w:pPr>
      <w:r>
        <w:separator/>
      </w:r>
    </w:p>
  </w:footnote>
  <w:footnote w:type="continuationSeparator" w:id="0">
    <w:p w:rsidR="00E65944" w:rsidRDefault="00E659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944" w:rsidRDefault="00E65944">
    <w:pPr>
      <w:tabs>
        <w:tab w:val="center" w:pos="4536"/>
        <w:tab w:val="left" w:pos="7815"/>
        <w:tab w:val="right" w:pos="9072"/>
      </w:tabs>
      <w:spacing w:after="0" w:line="240" w:lineRule="auto"/>
      <w:rPr>
        <w:rFonts w:ascii="Times New Roman" w:hAnsi="Times New Roman" w:cs="Times New Roman"/>
        <w:noProof/>
        <w:sz w:val="24"/>
        <w:szCs w:val="24"/>
      </w:rPr>
    </w:pPr>
    <w:r>
      <w:rPr>
        <w:rFonts w:ascii="Times New Roman" w:hAnsi="Times New Roman" w:cs="Times New Roman"/>
        <w:noProof/>
        <w:sz w:val="24"/>
        <w:szCs w:val="24"/>
      </w:rPr>
      <w:t>Znak sprawy: FS.271.3</w:t>
    </w:r>
    <w:r w:rsidRPr="00237778">
      <w:rPr>
        <w:rFonts w:ascii="Times New Roman" w:hAnsi="Times New Roman" w:cs="Times New Roman"/>
        <w:noProof/>
        <w:sz w:val="24"/>
        <w:szCs w:val="24"/>
      </w:rPr>
      <w:t>.2021</w:t>
    </w:r>
  </w:p>
  <w:p w:rsidR="00E65944" w:rsidRPr="00237778" w:rsidRDefault="00E65944" w:rsidP="007056DF">
    <w:pPr>
      <w:tabs>
        <w:tab w:val="center" w:pos="4536"/>
        <w:tab w:val="left" w:pos="7815"/>
        <w:tab w:val="right" w:pos="9072"/>
      </w:tabs>
      <w:spacing w:after="0" w:line="240" w:lineRule="auto"/>
      <w:ind w:left="-360"/>
      <w:rPr>
        <w:rFonts w:ascii="Times New Roman" w:hAnsi="Times New Roman" w:cs="Times New Roman"/>
        <w:color w:val="000000"/>
        <w:sz w:val="24"/>
        <w:szCs w:val="24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6" type="#_x0000_t75" style="width:495.75pt;height:52.5pt;visibility:visible">
          <v:imagedata r:id="rId1" o:title="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1249B"/>
    <w:rsid w:val="00024238"/>
    <w:rsid w:val="000814B1"/>
    <w:rsid w:val="0008154A"/>
    <w:rsid w:val="000B4B39"/>
    <w:rsid w:val="00175208"/>
    <w:rsid w:val="001B01D4"/>
    <w:rsid w:val="00236D9D"/>
    <w:rsid w:val="00237778"/>
    <w:rsid w:val="003E49F3"/>
    <w:rsid w:val="00424EDE"/>
    <w:rsid w:val="004907FB"/>
    <w:rsid w:val="004925E9"/>
    <w:rsid w:val="004B444B"/>
    <w:rsid w:val="004E32E9"/>
    <w:rsid w:val="005502E1"/>
    <w:rsid w:val="005B3600"/>
    <w:rsid w:val="005D1B38"/>
    <w:rsid w:val="005F015E"/>
    <w:rsid w:val="00616D96"/>
    <w:rsid w:val="00684D27"/>
    <w:rsid w:val="006C6443"/>
    <w:rsid w:val="007056DF"/>
    <w:rsid w:val="00730FBB"/>
    <w:rsid w:val="007C184A"/>
    <w:rsid w:val="007F057E"/>
    <w:rsid w:val="008554A8"/>
    <w:rsid w:val="008B6645"/>
    <w:rsid w:val="00983108"/>
    <w:rsid w:val="00A54E43"/>
    <w:rsid w:val="00A62017"/>
    <w:rsid w:val="00B672DE"/>
    <w:rsid w:val="00B87585"/>
    <w:rsid w:val="00BA5965"/>
    <w:rsid w:val="00C555CE"/>
    <w:rsid w:val="00C55DF0"/>
    <w:rsid w:val="00C72A5B"/>
    <w:rsid w:val="00DB5D99"/>
    <w:rsid w:val="00DF3459"/>
    <w:rsid w:val="00E53D20"/>
    <w:rsid w:val="00E65944"/>
    <w:rsid w:val="00E86161"/>
    <w:rsid w:val="00EA4A1B"/>
    <w:rsid w:val="00EC7685"/>
    <w:rsid w:val="00F37EC7"/>
    <w:rsid w:val="00F727A3"/>
    <w:rsid w:val="00F76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15E"/>
    <w:pPr>
      <w:spacing w:after="160" w:line="254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158</Words>
  <Characters>953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3</cp:revision>
  <dcterms:created xsi:type="dcterms:W3CDTF">2021-06-01T22:37:00Z</dcterms:created>
  <dcterms:modified xsi:type="dcterms:W3CDTF">2021-06-02T06:59:00Z</dcterms:modified>
</cp:coreProperties>
</file>